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4BEF3" w14:textId="3E1C2720" w:rsidR="00934536" w:rsidRDefault="00934536" w:rsidP="00934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SWYNERTON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d.ca.1427)</w:t>
      </w:r>
    </w:p>
    <w:p w14:paraId="328CB231" w14:textId="77777777" w:rsidR="00934536" w:rsidRDefault="00934536" w:rsidP="00934536">
      <w:pPr>
        <w:pStyle w:val="NoSpacing"/>
        <w:rPr>
          <w:rFonts w:cs="Times New Roman"/>
          <w:szCs w:val="24"/>
        </w:rPr>
      </w:pPr>
    </w:p>
    <w:p w14:paraId="4CA62B24" w14:textId="77777777" w:rsidR="00934536" w:rsidRDefault="00934536" w:rsidP="00934536">
      <w:pPr>
        <w:pStyle w:val="NoSpacing"/>
        <w:rPr>
          <w:rFonts w:cs="Times New Roman"/>
          <w:szCs w:val="24"/>
        </w:rPr>
      </w:pPr>
    </w:p>
    <w:p w14:paraId="173E31EB" w14:textId="1F02FD53" w:rsidR="00934536" w:rsidRDefault="00934536" w:rsidP="00934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May1427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Staffordshire.</w:t>
      </w:r>
    </w:p>
    <w:p w14:paraId="7FE22AEC" w14:textId="79C73DA1" w:rsidR="00934536" w:rsidRDefault="00934536" w:rsidP="00934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p.138)</w:t>
      </w:r>
    </w:p>
    <w:p w14:paraId="32BF1E58" w14:textId="77777777" w:rsidR="00934536" w:rsidRDefault="00934536" w:rsidP="00934536">
      <w:pPr>
        <w:pStyle w:val="NoSpacing"/>
        <w:rPr>
          <w:rFonts w:cs="Times New Roman"/>
          <w:szCs w:val="24"/>
        </w:rPr>
      </w:pPr>
    </w:p>
    <w:p w14:paraId="1FD61BCB" w14:textId="77777777" w:rsidR="00934536" w:rsidRDefault="00934536" w:rsidP="00934536">
      <w:pPr>
        <w:pStyle w:val="NoSpacing"/>
        <w:rPr>
          <w:rFonts w:cs="Times New Roman"/>
          <w:szCs w:val="24"/>
        </w:rPr>
      </w:pPr>
    </w:p>
    <w:p w14:paraId="18FEB461" w14:textId="5EAE1BCB" w:rsidR="00934536" w:rsidRDefault="00934536" w:rsidP="00934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February 2024</w:t>
      </w:r>
    </w:p>
    <w:p w14:paraId="6CFD81AD" w14:textId="77777777" w:rsidR="00934536" w:rsidRPr="00934536" w:rsidRDefault="00934536" w:rsidP="00934536">
      <w:pPr>
        <w:pStyle w:val="NoSpacing"/>
        <w:rPr>
          <w:rFonts w:cs="Times New Roman"/>
          <w:szCs w:val="24"/>
        </w:rPr>
      </w:pPr>
    </w:p>
    <w:p w14:paraId="05CD8C0A" w14:textId="516C0491" w:rsidR="00934536" w:rsidRPr="00934536" w:rsidRDefault="00934536" w:rsidP="00934536">
      <w:pPr>
        <w:pStyle w:val="NoSpacing"/>
        <w:rPr>
          <w:rFonts w:cs="Times New Roman"/>
          <w:szCs w:val="24"/>
        </w:rPr>
      </w:pPr>
    </w:p>
    <w:p w14:paraId="770416FE" w14:textId="72948E7B" w:rsidR="00934536" w:rsidRPr="00934536" w:rsidRDefault="00934536" w:rsidP="00934536">
      <w:pPr>
        <w:pStyle w:val="NoSpacing"/>
        <w:rPr>
          <w:rFonts w:cs="Times New Roman"/>
          <w:szCs w:val="24"/>
        </w:rPr>
      </w:pPr>
    </w:p>
    <w:p w14:paraId="2631E307" w14:textId="3C8BFCD0" w:rsidR="003D0D7E" w:rsidRPr="003D0D7E" w:rsidRDefault="003D0D7E" w:rsidP="009139A6">
      <w:pPr>
        <w:pStyle w:val="NoSpacing"/>
        <w:rPr>
          <w:rFonts w:cs="Times New Roman"/>
          <w:szCs w:val="24"/>
        </w:rPr>
      </w:pPr>
    </w:p>
    <w:sectPr w:rsidR="003D0D7E" w:rsidRPr="003D0D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4B036" w14:textId="77777777" w:rsidR="003D0D7E" w:rsidRDefault="003D0D7E" w:rsidP="009139A6">
      <w:r>
        <w:separator/>
      </w:r>
    </w:p>
  </w:endnote>
  <w:endnote w:type="continuationSeparator" w:id="0">
    <w:p w14:paraId="2EB48F5C" w14:textId="77777777" w:rsidR="003D0D7E" w:rsidRDefault="003D0D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A76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A85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887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519C3" w14:textId="77777777" w:rsidR="003D0D7E" w:rsidRDefault="003D0D7E" w:rsidP="009139A6">
      <w:r>
        <w:separator/>
      </w:r>
    </w:p>
  </w:footnote>
  <w:footnote w:type="continuationSeparator" w:id="0">
    <w:p w14:paraId="104E4CDF" w14:textId="77777777" w:rsidR="003D0D7E" w:rsidRDefault="003D0D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D74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9BA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81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D7E"/>
    <w:rsid w:val="000666E0"/>
    <w:rsid w:val="002510B7"/>
    <w:rsid w:val="003D0D7E"/>
    <w:rsid w:val="005C130B"/>
    <w:rsid w:val="00826F5C"/>
    <w:rsid w:val="009139A6"/>
    <w:rsid w:val="00934536"/>
    <w:rsid w:val="009448BB"/>
    <w:rsid w:val="00947624"/>
    <w:rsid w:val="00A3176C"/>
    <w:rsid w:val="00AE65F8"/>
    <w:rsid w:val="00BA00AB"/>
    <w:rsid w:val="00CB4ED9"/>
    <w:rsid w:val="00D85A9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87CDF"/>
  <w15:chartTrackingRefBased/>
  <w15:docId w15:val="{E92A665F-972D-4B8F-AA06-ECF10F5F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2024-02-24T07:33:00Z</dcterms:created>
  <dcterms:modified xsi:type="dcterms:W3CDTF">2024-02-24T07:59:00Z</dcterms:modified>
</cp:coreProperties>
</file>